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DA1" w:rsidRPr="008978B2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892DA1" w:rsidRPr="008978B2" w:rsidRDefault="00892D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20.03.2017</w:t>
      </w:r>
    </w:p>
    <w:p w:rsidR="00892DA1" w:rsidRPr="008978B2" w:rsidRDefault="00892D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892DA1" w:rsidRPr="008978B2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892DA1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92DA1" w:rsidRPr="008978B2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92DA1" w:rsidRPr="008978B2" w:rsidRDefault="00892DA1" w:rsidP="00342DE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892DA1" w:rsidRDefault="00892DA1" w:rsidP="00462728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92DA1" w:rsidRPr="00462728" w:rsidRDefault="00892DA1" w:rsidP="00462728">
      <w:pPr>
        <w:pStyle w:val="NoSpacing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Çocuklar  güler yüzle karşılanır.</w:t>
      </w:r>
      <w:r w:rsidRPr="003A33B0">
        <w:rPr>
          <w:rFonts w:ascii="Comic Sans MS" w:hAnsi="Comic Sans MS" w:cs="Calibri"/>
          <w:sz w:val="20"/>
          <w:szCs w:val="20"/>
        </w:rPr>
        <w:t xml:space="preserve"> Çocuklara n</w:t>
      </w:r>
      <w:r w:rsidRPr="003A33B0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 edil</w:t>
      </w:r>
      <w:r w:rsidRPr="008978B2">
        <w:rPr>
          <w:rFonts w:ascii="Comic Sans MS" w:hAnsi="Comic Sans MS"/>
          <w:sz w:val="20"/>
          <w:szCs w:val="20"/>
        </w:rPr>
        <w:t>ir. Öğrenme merkezini seçen çocuk ilgisi doğrultusunda etkinliğini sürdürür.</w:t>
      </w:r>
    </w:p>
    <w:p w:rsidR="00892DA1" w:rsidRPr="008978B2" w:rsidRDefault="00892D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92DA1" w:rsidRPr="008978B2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892DA1" w:rsidRPr="008978B2" w:rsidRDefault="00892DA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92DA1" w:rsidRPr="008978B2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892DA1" w:rsidRPr="008978B2" w:rsidRDefault="00892DA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92DA1" w:rsidRPr="008978B2" w:rsidRDefault="00892D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92DA1" w:rsidRPr="00342DEA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 w:rsidRPr="00342DEA">
        <w:rPr>
          <w:rFonts w:ascii="Comic Sans MS" w:hAnsi="Comic Sans MS"/>
          <w:sz w:val="20"/>
          <w:szCs w:val="20"/>
        </w:rPr>
        <w:t xml:space="preserve">‘’ ÖNCE TOPLAYALIM SONRA ÇIKARALIM’’ isimli matematik etkinliği </w:t>
      </w:r>
    </w:p>
    <w:p w:rsidR="00892DA1" w:rsidRPr="008978B2" w:rsidRDefault="00892D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892DA1" w:rsidRPr="008978B2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92DA1" w:rsidRPr="008978B2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92DA1" w:rsidRPr="008978B2" w:rsidRDefault="00892D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892DA1" w:rsidRPr="008978B2" w:rsidRDefault="00892DA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892DA1" w:rsidRPr="008978B2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892DA1" w:rsidRPr="008978B2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892DA1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92DA1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92DA1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92DA1" w:rsidRPr="008978B2" w:rsidRDefault="00892DA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892DA1" w:rsidRDefault="00892DA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92DA1" w:rsidRDefault="00892DA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892DA1" w:rsidRDefault="00892DA1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892DA1" w:rsidRPr="00342DEA" w:rsidRDefault="00892DA1" w:rsidP="00342DEA">
      <w:pPr>
        <w:pStyle w:val="NoSpacing"/>
        <w:rPr>
          <w:rFonts w:ascii="Comic Sans MS" w:hAnsi="Comic Sans MS"/>
          <w:sz w:val="20"/>
          <w:szCs w:val="20"/>
        </w:rPr>
      </w:pPr>
      <w:r>
        <w:t xml:space="preserve">                                                                     </w:t>
      </w:r>
    </w:p>
    <w:p w:rsidR="00892DA1" w:rsidRPr="00342DEA" w:rsidRDefault="00892DA1" w:rsidP="00342DE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42DEA">
        <w:rPr>
          <w:rFonts w:ascii="Comic Sans MS" w:hAnsi="Comic Sans MS"/>
          <w:b/>
          <w:sz w:val="20"/>
          <w:szCs w:val="20"/>
        </w:rPr>
        <w:t>ETKİNLİK PLANI</w:t>
      </w:r>
    </w:p>
    <w:p w:rsidR="00892DA1" w:rsidRPr="00342DEA" w:rsidRDefault="00892DA1" w:rsidP="00342DE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t>ÖNCE TOPLAYALIM SONRA ÇIKARALIM</w:t>
      </w:r>
    </w:p>
    <w:p w:rsidR="00892DA1" w:rsidRPr="00342DEA" w:rsidRDefault="00892DA1" w:rsidP="00342DEA">
      <w:pPr>
        <w:pStyle w:val="NoSpacing"/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</w:pPr>
      <w:r w:rsidRPr="00342DEA">
        <w:rPr>
          <w:rFonts w:ascii="Comic Sans MS" w:hAnsi="Comic Sans MS"/>
          <w:bCs/>
          <w:sz w:val="20"/>
          <w:szCs w:val="20"/>
        </w:rPr>
        <w:t xml:space="preserve">Etkinlik Türü      : </w:t>
      </w:r>
      <w:r>
        <w:rPr>
          <w:rStyle w:val="Strong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  <w:t xml:space="preserve"> </w:t>
      </w:r>
      <w:r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M</w:t>
      </w:r>
      <w:r w:rsidRPr="00342DEA"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atematik etkinliği (bireysel)</w:t>
      </w:r>
    </w:p>
    <w:p w:rsidR="00892DA1" w:rsidRPr="00342DEA" w:rsidRDefault="00892DA1" w:rsidP="00342DEA">
      <w:pPr>
        <w:pStyle w:val="NoSpacing"/>
        <w:rPr>
          <w:rFonts w:ascii="Comic Sans MS" w:hAnsi="Comic Sans MS"/>
          <w:bCs/>
          <w:sz w:val="20"/>
          <w:szCs w:val="20"/>
        </w:rPr>
      </w:pPr>
      <w:r w:rsidRPr="00342DEA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892DA1" w:rsidRPr="00342DEA" w:rsidRDefault="00892DA1" w:rsidP="00342DE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4.15pt;margin-top:2.3pt;width:399pt;height:420.4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892DA1" w:rsidRPr="00D75EC6" w:rsidRDefault="00892DA1" w:rsidP="00262BFC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ÖĞRENME SÜRECİ</w:t>
                  </w:r>
                </w:p>
                <w:p w:rsidR="00892DA1" w:rsidRPr="00D75EC6" w:rsidRDefault="00892DA1" w:rsidP="00262BF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Öğretmen etkinliğe başlamadan önce çocuklara parmak oyunu oynatır.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ON PARMAK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Benim on parmağım var               (iki parmak gösterilir)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Sağ elimde beş parmak               (sağ elin 5 parmağı gösterilir)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Sol elimde beş parmak                (sol elin beş parmağı gösterilir)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Ben onlarla her şey yaparım        (iki el açılarak göğüs üzerine konur)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Sayı sayar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Yazı yazarım                               (parmak ile havada yazı yazılır)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Birbirine kavuşturur                   (kollar birbirine bağlanır)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Arkamda saklarım                       (eller arkaya saklanır)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Yukarı kaldırır                            (eller yukarı kaldırılır)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Aşağı indirir                                (eller aşağı indirilir)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Yorulunca kucağımda dinlendiririm     (eller dizler üzerine konur)</w:t>
                  </w:r>
                </w:p>
                <w:p w:rsidR="00892DA1" w:rsidRDefault="00892DA1" w:rsidP="00342DE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5EC6">
                    <w:rPr>
                      <w:rFonts w:ascii="Comic Sans MS" w:hAnsi="Comic Sans MS"/>
                      <w:sz w:val="20"/>
                      <w:szCs w:val="20"/>
                    </w:rPr>
                    <w:t>Parmak oyunu ile çocukların dikkati etkinliğe çekilir. Nesnelerle toplama –çıkarma işlemleri yapılır. Nesnelerle yapılan işlemler sayılarla da tekrar edilir. (ilk başta 1 ile 5 arası rakamlarla yapılabilir) Pekiştirme amaçlı çalışma sayfaları dağıtılarak öğretmen rehberliğinde yapılır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…….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Oyun alanına geçilir ve YAĞ SATARIM oyunu oynanır. </w:t>
                  </w:r>
                </w:p>
                <w:p w:rsidR="00892DA1" w:rsidRPr="001449D9" w:rsidRDefault="00892DA1" w:rsidP="001449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49D9"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  <w:p w:rsidR="00892DA1" w:rsidRPr="001449D9" w:rsidRDefault="00892DA1" w:rsidP="001449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49D9">
                    <w:rPr>
                      <w:rFonts w:ascii="Comic Sans MS" w:hAnsi="Comic Sans MS"/>
                      <w:sz w:val="20"/>
                      <w:szCs w:val="20"/>
                    </w:rPr>
                    <w:t>Telefon zır zır çalıyor</w:t>
                  </w:r>
                </w:p>
                <w:p w:rsidR="00892DA1" w:rsidRPr="001449D9" w:rsidRDefault="00892DA1" w:rsidP="001449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49D9">
                    <w:rPr>
                      <w:rFonts w:ascii="Comic Sans MS" w:hAnsi="Comic Sans MS"/>
                      <w:sz w:val="20"/>
                      <w:szCs w:val="20"/>
                    </w:rPr>
                    <w:t>Kız kardeşim uyuyor</w:t>
                  </w:r>
                </w:p>
                <w:p w:rsidR="00892DA1" w:rsidRPr="001449D9" w:rsidRDefault="00892DA1" w:rsidP="001449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49D9">
                    <w:rPr>
                      <w:rFonts w:ascii="Comic Sans MS" w:hAnsi="Comic Sans MS"/>
                      <w:sz w:val="20"/>
                      <w:szCs w:val="20"/>
                    </w:rPr>
                    <w:t>Çok fazla meraklandım</w:t>
                  </w:r>
                </w:p>
                <w:p w:rsidR="00892DA1" w:rsidRPr="001449D9" w:rsidRDefault="00892DA1" w:rsidP="001449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49D9">
                    <w:rPr>
                      <w:rFonts w:ascii="Comic Sans MS" w:hAnsi="Comic Sans MS"/>
                      <w:sz w:val="20"/>
                      <w:szCs w:val="20"/>
                    </w:rPr>
                    <w:t>Acaba kimler arıyor</w:t>
                  </w:r>
                </w:p>
                <w:p w:rsidR="00892DA1" w:rsidRPr="001449D9" w:rsidRDefault="00892DA1" w:rsidP="001449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49D9">
                    <w:rPr>
                      <w:rFonts w:ascii="Comic Sans MS" w:hAnsi="Comic Sans MS"/>
                      <w:sz w:val="20"/>
                      <w:szCs w:val="20"/>
                    </w:rPr>
                    <w:t>Arıyor soruyor</w:t>
                  </w:r>
                </w:p>
                <w:p w:rsidR="00892DA1" w:rsidRPr="001449D9" w:rsidRDefault="00892DA1" w:rsidP="001449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49D9">
                    <w:rPr>
                      <w:rFonts w:ascii="Comic Sans MS" w:hAnsi="Comic Sans MS"/>
                      <w:sz w:val="20"/>
                      <w:szCs w:val="20"/>
                    </w:rPr>
                    <w:t>Bak telefon çalıyor</w:t>
                  </w:r>
                </w:p>
                <w:p w:rsidR="00892DA1" w:rsidRPr="00D75EC6" w:rsidRDefault="00892DA1" w:rsidP="001449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449D9">
                    <w:rPr>
                      <w:rFonts w:ascii="Comic Sans MS" w:hAnsi="Comic Sans MS"/>
                      <w:sz w:val="20"/>
                      <w:szCs w:val="20"/>
                    </w:rPr>
                    <w:t>Zırrr………………Tekerlemesi söylenerek çocukların dikkati etkinliğe çekilir. Acil durum telefon numaraları söylenir.       AMBULANS İÇİN : 112       İTFAİYE İÇİN :110       POLİS İÇİN :155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ORMAN YANGINI : 177         JANDARMA : 156</w:t>
                  </w:r>
                </w:p>
                <w:p w:rsidR="00892DA1" w:rsidRPr="00D75EC6" w:rsidRDefault="00892DA1" w:rsidP="00C5411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92DA1" w:rsidRPr="00D75EC6" w:rsidRDefault="00892DA1" w:rsidP="00262BF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.6pt;margin-top:4.15pt;width:331.5pt;height:181.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892DA1" w:rsidRPr="00342DEA" w:rsidRDefault="00892DA1" w:rsidP="00342DEA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42DE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892DA1" w:rsidRPr="00342DEA" w:rsidRDefault="00892DA1" w:rsidP="00462728">
                  <w:pPr>
                    <w:pStyle w:val="AralkYok2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892DA1" w:rsidRDefault="00892DA1" w:rsidP="00462728">
                  <w:pPr>
                    <w:pStyle w:val="AralkYok2"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42DEA">
                    <w:rPr>
                      <w:rFonts w:ascii="Comic Sans MS" w:hAnsi="Comic Sans MS"/>
                      <w:sz w:val="20"/>
                      <w:szCs w:val="20"/>
                    </w:rPr>
                    <w:t>Kazanım 4.</w:t>
                  </w:r>
                  <w:r w:rsidRPr="00342DE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 Nesneleri sayar</w:t>
                  </w:r>
                  <w:r w:rsidRPr="00462728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. </w:t>
                  </w:r>
                </w:p>
                <w:p w:rsidR="00892DA1" w:rsidRPr="00462728" w:rsidRDefault="00892DA1" w:rsidP="00462728">
                  <w:pPr>
                    <w:pStyle w:val="AralkYok2"/>
                    <w:rPr>
                      <w:rFonts w:ascii="Comic Sans MS" w:hAnsi="Comic Sans MS"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462728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Göstergeleri:</w:t>
                  </w:r>
                  <w:r w:rsidRPr="00462728">
                    <w:rPr>
                      <w:rFonts w:ascii="Comic Sans MS" w:hAnsi="Comic Sans MS"/>
                      <w:i/>
                      <w:iCs/>
                      <w:color w:val="000000"/>
                      <w:sz w:val="20"/>
                      <w:szCs w:val="20"/>
                    </w:rPr>
                    <w:t xml:space="preserve"> Saydığı nesne</w:t>
                  </w:r>
                  <w:r>
                    <w:rPr>
                      <w:rFonts w:ascii="Comic Sans MS" w:hAnsi="Comic Sans MS"/>
                      <w:i/>
                      <w:iCs/>
                      <w:color w:val="000000"/>
                      <w:sz w:val="20"/>
                      <w:szCs w:val="20"/>
                    </w:rPr>
                    <w:t>lerin kaç tane olduğunu söyler.</w:t>
                  </w:r>
                </w:p>
                <w:p w:rsidR="00892DA1" w:rsidRDefault="00892DA1" w:rsidP="00462728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</w:pPr>
                  <w:r w:rsidRPr="00342DEA">
                    <w:rPr>
                      <w:rFonts w:ascii="Comic Sans MS" w:hAnsi="Comic Sans MS"/>
                      <w:sz w:val="20"/>
                      <w:szCs w:val="20"/>
                    </w:rPr>
                    <w:t>Kazanım 16.</w:t>
                  </w:r>
                  <w:r w:rsidRPr="00342DEA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 Nesneleri kullanarak basit toplama ve çıkarma işlemlerini yapar</w:t>
                  </w:r>
                  <w:r w:rsidRPr="00462728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</w:p>
                <w:p w:rsidR="00892DA1" w:rsidRPr="00462728" w:rsidRDefault="00892DA1" w:rsidP="00462728">
                  <w:pPr>
                    <w:spacing w:after="0" w:line="240" w:lineRule="auto"/>
                    <w:rPr>
                      <w:rFonts w:ascii="Comic Sans MS" w:hAnsi="Comic Sans MS"/>
                      <w:bCs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462728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Göstergeleri:</w:t>
                  </w:r>
                  <w:r w:rsidRPr="00462728">
                    <w:rPr>
                      <w:rFonts w:ascii="Comic Sans MS" w:hAnsi="Comic Sans MS"/>
                      <w:bCs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Nesne grubuna belirtilen sayı kadar nesne ekler. Nesne grubundan belirt</w:t>
                  </w:r>
                  <w:r>
                    <w:rPr>
                      <w:rFonts w:ascii="Comic Sans MS" w:hAnsi="Comic Sans MS"/>
                      <w:bCs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>ilen sayı kadar nesneyi ayırır.</w:t>
                  </w:r>
                </w:p>
                <w:p w:rsidR="00892DA1" w:rsidRPr="00342DEA" w:rsidRDefault="00892DA1" w:rsidP="00462728">
                  <w:pPr>
                    <w:pStyle w:val="AralkYok2"/>
                    <w:rPr>
                      <w:rFonts w:ascii="Comic Sans MS" w:hAnsi="Comic Sans MS"/>
                      <w:b/>
                      <w:spacing w:val="-14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892DA1" w:rsidRPr="00462728" w:rsidRDefault="00892DA1" w:rsidP="00462728">
                  <w:pPr>
                    <w:pStyle w:val="AralkYok2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42DEA">
                    <w:rPr>
                      <w:rFonts w:ascii="Comic Sans MS" w:hAnsi="Comic Sans MS"/>
                      <w:sz w:val="20"/>
                      <w:szCs w:val="20"/>
                    </w:rPr>
                    <w:t>Kazanım 4. Küçük kas kullanımı gerektiren hareketleri yapar</w:t>
                  </w:r>
                  <w:r w:rsidRPr="00342DEA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. </w:t>
                  </w:r>
                  <w:r w:rsidRPr="00462728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Göstergeleri:</w:t>
                  </w:r>
                  <w:r w:rsidRPr="00462728">
                    <w:rPr>
                      <w:rFonts w:ascii="Comic Sans MS" w:hAnsi="Comic Sans MS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462728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Kalemi doğru tutar, kalem kontrolünü sağlar, çizgileri istenilen nitelikte çizer.</w:t>
                  </w:r>
                </w:p>
                <w:p w:rsidR="00892DA1" w:rsidRPr="00625093" w:rsidRDefault="00892DA1" w:rsidP="00D60D01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:rsidR="00892DA1" w:rsidRPr="00342DEA" w:rsidRDefault="00892DA1" w:rsidP="00342DEA">
      <w:pPr>
        <w:pStyle w:val="NoSpacing"/>
        <w:rPr>
          <w:rFonts w:ascii="Comic Sans MS" w:hAnsi="Comic Sans MS"/>
          <w:sz w:val="20"/>
          <w:szCs w:val="20"/>
        </w:rPr>
      </w:pPr>
    </w:p>
    <w:p w:rsidR="00892DA1" w:rsidRPr="00342DEA" w:rsidRDefault="00892DA1" w:rsidP="00342DE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9" o:spid="_x0000_s1028" type="#_x0000_t202" style="position:absolute;margin-left:-2.6pt;margin-top:323.6pt;width:331.5pt;height:5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892DA1" w:rsidRPr="00AE492A" w:rsidRDefault="00892DA1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892DA1" w:rsidRPr="007706DB" w:rsidRDefault="00892DA1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2.6pt;margin-top:251.6pt;width:331.5pt;height:5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892DA1" w:rsidRDefault="00892DA1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892DA1" w:rsidRPr="000F6A81" w:rsidRDefault="00892DA1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2.6pt;margin-top:174.8pt;width:331.5pt;height:6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892DA1" w:rsidRPr="00CF0646" w:rsidRDefault="00892DA1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</w:p>
                <w:p w:rsidR="00892DA1" w:rsidRPr="00057203" w:rsidRDefault="00892DA1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</w:t>
                  </w:r>
                </w:p>
                <w:p w:rsidR="00892DA1" w:rsidRDefault="00892DA1" w:rsidP="0035183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</w:p>
                <w:p w:rsidR="00892DA1" w:rsidRPr="00447DD7" w:rsidRDefault="00892DA1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892DA1" w:rsidRPr="00436F22" w:rsidRDefault="00892DA1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342DEA">
        <w:rPr>
          <w:rFonts w:ascii="Comic Sans MS" w:hAnsi="Comic Sans MS"/>
          <w:sz w:val="20"/>
          <w:szCs w:val="20"/>
        </w:rPr>
        <w:br w:type="page"/>
      </w:r>
    </w:p>
    <w:p w:rsidR="00892DA1" w:rsidRDefault="00892DA1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CF0646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892DA1" w:rsidRDefault="00892DA1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54114">
        <w:rPr>
          <w:rFonts w:ascii="Comic Sans MS" w:hAnsi="Comic Sans MS"/>
          <w:sz w:val="20"/>
          <w:szCs w:val="20"/>
        </w:rPr>
        <w:t>Toplama işleminde zorlandınız mı?</w:t>
      </w:r>
    </w:p>
    <w:p w:rsidR="00892DA1" w:rsidRPr="00C54114" w:rsidRDefault="00892DA1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Çıkarma işlemin de zorlandınız mı?</w:t>
      </w:r>
    </w:p>
    <w:p w:rsidR="00892DA1" w:rsidRPr="00C54114" w:rsidRDefault="00892DA1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54114">
        <w:rPr>
          <w:rFonts w:ascii="Comic Sans MS" w:hAnsi="Comic Sans MS"/>
          <w:sz w:val="20"/>
          <w:szCs w:val="20"/>
        </w:rPr>
        <w:t>Toplamada nesneler artar mı, eksilir mi?</w:t>
      </w:r>
    </w:p>
    <w:p w:rsidR="00892DA1" w:rsidRDefault="00892DA1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54114">
        <w:rPr>
          <w:rFonts w:ascii="Comic Sans MS" w:hAnsi="Comic Sans MS"/>
          <w:sz w:val="20"/>
          <w:szCs w:val="20"/>
        </w:rPr>
        <w:t>Toplama işleminin işareti nedir?   (+)</w:t>
      </w:r>
    </w:p>
    <w:p w:rsidR="00892DA1" w:rsidRDefault="00892DA1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Çıkarma işleminin işareti nedir?(-)</w:t>
      </w:r>
    </w:p>
    <w:p w:rsidR="00892DA1" w:rsidRPr="00222B0F" w:rsidRDefault="00892DA1" w:rsidP="00C54114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22B0F">
        <w:rPr>
          <w:rFonts w:ascii="Comic Sans MS" w:hAnsi="Comic Sans MS"/>
          <w:sz w:val="20"/>
          <w:szCs w:val="20"/>
        </w:rPr>
        <w:t>Eğitim seti 6.sayı/</w:t>
      </w:r>
      <w:r>
        <w:rPr>
          <w:rFonts w:ascii="Comic Sans MS" w:hAnsi="Comic Sans MS"/>
          <w:sz w:val="20"/>
          <w:szCs w:val="20"/>
        </w:rPr>
        <w:t xml:space="preserve">24.25.26-27. </w:t>
      </w:r>
      <w:r w:rsidRPr="00222B0F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>lar</w:t>
      </w:r>
      <w:bookmarkStart w:id="0" w:name="_GoBack"/>
      <w:bookmarkEnd w:id="0"/>
      <w:r w:rsidRPr="00222B0F">
        <w:rPr>
          <w:rFonts w:ascii="Comic Sans MS" w:hAnsi="Comic Sans MS"/>
          <w:sz w:val="20"/>
          <w:szCs w:val="20"/>
        </w:rPr>
        <w:t xml:space="preserve"> yönerge doğrultusunda yapılır</w:t>
      </w:r>
      <w:r w:rsidRPr="00222B0F">
        <w:rPr>
          <w:rFonts w:ascii="Comic Sans MS" w:hAnsi="Comic Sans MS"/>
          <w:sz w:val="20"/>
          <w:szCs w:val="20"/>
        </w:rPr>
        <w:tab/>
      </w:r>
    </w:p>
    <w:p w:rsidR="00892DA1" w:rsidRPr="00890E89" w:rsidRDefault="00892DA1" w:rsidP="00CF064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892DA1" w:rsidRDefault="00892D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2DA1" w:rsidRDefault="00892D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2DA1" w:rsidRDefault="00892D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2DA1" w:rsidRDefault="00892D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2DA1" w:rsidRDefault="00892D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2DA1" w:rsidRDefault="00892DA1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892DA1" w:rsidRDefault="00892DA1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892DA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DA1" w:rsidRDefault="00892DA1" w:rsidP="00806A98">
      <w:pPr>
        <w:spacing w:after="0" w:line="240" w:lineRule="auto"/>
      </w:pPr>
      <w:r>
        <w:separator/>
      </w:r>
    </w:p>
  </w:endnote>
  <w:endnote w:type="continuationSeparator" w:id="0">
    <w:p w:rsidR="00892DA1" w:rsidRDefault="00892DA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DA1" w:rsidRDefault="00892DA1">
    <w:pPr>
      <w:pStyle w:val="Footer"/>
    </w:pPr>
  </w:p>
  <w:p w:rsidR="00892DA1" w:rsidRDefault="00892DA1">
    <w:pPr>
      <w:pStyle w:val="Footer"/>
    </w:pPr>
  </w:p>
  <w:p w:rsidR="00892DA1" w:rsidRDefault="00892D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DA1" w:rsidRDefault="00892DA1" w:rsidP="00806A98">
      <w:pPr>
        <w:spacing w:after="0" w:line="240" w:lineRule="auto"/>
      </w:pPr>
      <w:r>
        <w:separator/>
      </w:r>
    </w:p>
  </w:footnote>
  <w:footnote w:type="continuationSeparator" w:id="0">
    <w:p w:rsidR="00892DA1" w:rsidRDefault="00892DA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3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9"/>
  </w:num>
  <w:num w:numId="4">
    <w:abstractNumId w:val="9"/>
  </w:num>
  <w:num w:numId="5">
    <w:abstractNumId w:val="24"/>
  </w:num>
  <w:num w:numId="6">
    <w:abstractNumId w:val="2"/>
  </w:num>
  <w:num w:numId="7">
    <w:abstractNumId w:val="22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1"/>
  </w:num>
  <w:num w:numId="14">
    <w:abstractNumId w:val="27"/>
  </w:num>
  <w:num w:numId="15">
    <w:abstractNumId w:val="15"/>
  </w:num>
  <w:num w:numId="16">
    <w:abstractNumId w:val="12"/>
  </w:num>
  <w:num w:numId="17">
    <w:abstractNumId w:val="0"/>
  </w:num>
  <w:num w:numId="18">
    <w:abstractNumId w:val="23"/>
  </w:num>
  <w:num w:numId="19">
    <w:abstractNumId w:val="26"/>
  </w:num>
  <w:num w:numId="20">
    <w:abstractNumId w:val="6"/>
  </w:num>
  <w:num w:numId="21">
    <w:abstractNumId w:val="20"/>
  </w:num>
  <w:num w:numId="22">
    <w:abstractNumId w:val="10"/>
  </w:num>
  <w:num w:numId="23">
    <w:abstractNumId w:val="14"/>
  </w:num>
  <w:num w:numId="24">
    <w:abstractNumId w:val="18"/>
  </w:num>
  <w:num w:numId="25">
    <w:abstractNumId w:val="11"/>
  </w:num>
  <w:num w:numId="26">
    <w:abstractNumId w:val="25"/>
  </w:num>
  <w:num w:numId="27">
    <w:abstractNumId w:val="13"/>
  </w:num>
  <w:num w:numId="28">
    <w:abstractNumId w:val="1"/>
  </w:num>
  <w:num w:numId="29">
    <w:abstractNumId w:val="28"/>
  </w:num>
  <w:num w:numId="30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45096"/>
    <w:rsid w:val="00057203"/>
    <w:rsid w:val="000614C2"/>
    <w:rsid w:val="000867DE"/>
    <w:rsid w:val="000875E6"/>
    <w:rsid w:val="000D1ADA"/>
    <w:rsid w:val="000E15AF"/>
    <w:rsid w:val="000F3B1A"/>
    <w:rsid w:val="000F6A81"/>
    <w:rsid w:val="00113F35"/>
    <w:rsid w:val="00125FBB"/>
    <w:rsid w:val="0014358D"/>
    <w:rsid w:val="001449D9"/>
    <w:rsid w:val="001471EA"/>
    <w:rsid w:val="00150544"/>
    <w:rsid w:val="0015787C"/>
    <w:rsid w:val="00165788"/>
    <w:rsid w:val="0017053C"/>
    <w:rsid w:val="001768DA"/>
    <w:rsid w:val="0018560E"/>
    <w:rsid w:val="001A45E0"/>
    <w:rsid w:val="001A7CA0"/>
    <w:rsid w:val="001B1710"/>
    <w:rsid w:val="001D0122"/>
    <w:rsid w:val="001F341C"/>
    <w:rsid w:val="001F4B0C"/>
    <w:rsid w:val="002134AD"/>
    <w:rsid w:val="00216154"/>
    <w:rsid w:val="002201E3"/>
    <w:rsid w:val="00222B0F"/>
    <w:rsid w:val="002519CA"/>
    <w:rsid w:val="00260ACE"/>
    <w:rsid w:val="00262BFC"/>
    <w:rsid w:val="00285501"/>
    <w:rsid w:val="00286425"/>
    <w:rsid w:val="00295171"/>
    <w:rsid w:val="002A1BCC"/>
    <w:rsid w:val="002A58AB"/>
    <w:rsid w:val="002B5687"/>
    <w:rsid w:val="002C40DB"/>
    <w:rsid w:val="0030759F"/>
    <w:rsid w:val="00335174"/>
    <w:rsid w:val="00342DEA"/>
    <w:rsid w:val="0035183A"/>
    <w:rsid w:val="00356CEB"/>
    <w:rsid w:val="00382F38"/>
    <w:rsid w:val="003A2AC5"/>
    <w:rsid w:val="003A33B0"/>
    <w:rsid w:val="003A4332"/>
    <w:rsid w:val="003B30BC"/>
    <w:rsid w:val="003C0F4A"/>
    <w:rsid w:val="003C2D3A"/>
    <w:rsid w:val="003D34D9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62728"/>
    <w:rsid w:val="0047554E"/>
    <w:rsid w:val="00497BC7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461B1"/>
    <w:rsid w:val="00553A88"/>
    <w:rsid w:val="00561A34"/>
    <w:rsid w:val="005717B6"/>
    <w:rsid w:val="00577EBE"/>
    <w:rsid w:val="005840E2"/>
    <w:rsid w:val="00584C3A"/>
    <w:rsid w:val="0059067C"/>
    <w:rsid w:val="00595034"/>
    <w:rsid w:val="005A311E"/>
    <w:rsid w:val="005B492E"/>
    <w:rsid w:val="005C3EC7"/>
    <w:rsid w:val="005C5442"/>
    <w:rsid w:val="005D35FA"/>
    <w:rsid w:val="005D59D6"/>
    <w:rsid w:val="005E449C"/>
    <w:rsid w:val="00606432"/>
    <w:rsid w:val="00606435"/>
    <w:rsid w:val="0062279E"/>
    <w:rsid w:val="00625093"/>
    <w:rsid w:val="0064489B"/>
    <w:rsid w:val="006836CC"/>
    <w:rsid w:val="006D28C4"/>
    <w:rsid w:val="006D6401"/>
    <w:rsid w:val="006D6FD2"/>
    <w:rsid w:val="006E2F84"/>
    <w:rsid w:val="006F3096"/>
    <w:rsid w:val="00720B0F"/>
    <w:rsid w:val="00726050"/>
    <w:rsid w:val="0076123F"/>
    <w:rsid w:val="00764F63"/>
    <w:rsid w:val="007706DB"/>
    <w:rsid w:val="00801C8B"/>
    <w:rsid w:val="00806A98"/>
    <w:rsid w:val="00823083"/>
    <w:rsid w:val="008432E8"/>
    <w:rsid w:val="0085733F"/>
    <w:rsid w:val="008637FB"/>
    <w:rsid w:val="00884AAC"/>
    <w:rsid w:val="00886D2A"/>
    <w:rsid w:val="00890E89"/>
    <w:rsid w:val="00892DA1"/>
    <w:rsid w:val="008978B2"/>
    <w:rsid w:val="008B5C1D"/>
    <w:rsid w:val="008B7296"/>
    <w:rsid w:val="008C15E6"/>
    <w:rsid w:val="008E20FE"/>
    <w:rsid w:val="008E7BF9"/>
    <w:rsid w:val="008F3976"/>
    <w:rsid w:val="00910065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9C6215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1658D"/>
    <w:rsid w:val="00B3262A"/>
    <w:rsid w:val="00B438D5"/>
    <w:rsid w:val="00B50A47"/>
    <w:rsid w:val="00B539AA"/>
    <w:rsid w:val="00B64698"/>
    <w:rsid w:val="00B67CE3"/>
    <w:rsid w:val="00B70641"/>
    <w:rsid w:val="00B84F4F"/>
    <w:rsid w:val="00BA482B"/>
    <w:rsid w:val="00BB3A48"/>
    <w:rsid w:val="00BC6104"/>
    <w:rsid w:val="00BE067A"/>
    <w:rsid w:val="00BF51D2"/>
    <w:rsid w:val="00C110B3"/>
    <w:rsid w:val="00C3789F"/>
    <w:rsid w:val="00C54114"/>
    <w:rsid w:val="00C644FA"/>
    <w:rsid w:val="00C66B23"/>
    <w:rsid w:val="00C73752"/>
    <w:rsid w:val="00C903B4"/>
    <w:rsid w:val="00CA20A7"/>
    <w:rsid w:val="00CC3E83"/>
    <w:rsid w:val="00CE6E6F"/>
    <w:rsid w:val="00CF0646"/>
    <w:rsid w:val="00D60D01"/>
    <w:rsid w:val="00D73AC4"/>
    <w:rsid w:val="00D75EC6"/>
    <w:rsid w:val="00D94A26"/>
    <w:rsid w:val="00D958E3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  <w:style w:type="character" w:customStyle="1" w:styleId="GlBavuru2">
    <w:name w:val="Güçlü Başvuru2"/>
    <w:uiPriority w:val="99"/>
    <w:rsid w:val="00CF0646"/>
    <w:rPr>
      <w:b/>
      <w:smallCaps/>
    </w:rPr>
  </w:style>
  <w:style w:type="paragraph" w:customStyle="1" w:styleId="AralkYok2">
    <w:name w:val="Aralık Yok2"/>
    <w:uiPriority w:val="99"/>
    <w:rsid w:val="004627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47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71452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  <w:div w:id="21294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7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47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185</Words>
  <Characters>1056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2016-07-16T23:20:00Z</dcterms:created>
  <dcterms:modified xsi:type="dcterms:W3CDTF">2016-08-28T22:12:00Z</dcterms:modified>
</cp:coreProperties>
</file>